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61" w:type="dxa"/>
        <w:jc w:val="center"/>
        <w:tblLayout w:type="fixed"/>
        <w:tblLook w:val="00A0"/>
      </w:tblPr>
      <w:tblGrid>
        <w:gridCol w:w="732"/>
        <w:gridCol w:w="803"/>
        <w:gridCol w:w="660"/>
        <w:gridCol w:w="640"/>
        <w:gridCol w:w="610"/>
        <w:gridCol w:w="750"/>
        <w:gridCol w:w="740"/>
        <w:gridCol w:w="860"/>
        <w:gridCol w:w="1710"/>
        <w:gridCol w:w="1700"/>
        <w:gridCol w:w="730"/>
        <w:gridCol w:w="4426"/>
      </w:tblGrid>
      <w:tr w:rsidR="00CB6E8A" w:rsidRPr="00794033">
        <w:trPr>
          <w:trHeight w:val="900"/>
          <w:jc w:val="center"/>
        </w:trPr>
        <w:tc>
          <w:tcPr>
            <w:tcW w:w="1436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6E8A" w:rsidRPr="00794033" w:rsidRDefault="00CB6E8A">
            <w:pPr>
              <w:widowControl/>
              <w:spacing w:line="560" w:lineRule="exact"/>
              <w:jc w:val="center"/>
              <w:rPr>
                <w:rFonts w:ascii="Times New Roman" w:eastAsia="方正小标宋简体" w:hAnsi="Times New Roman"/>
                <w:bCs/>
                <w:color w:val="000000"/>
                <w:kern w:val="0"/>
                <w:sz w:val="36"/>
                <w:szCs w:val="36"/>
              </w:rPr>
            </w:pPr>
            <w:r w:rsidRPr="00794033">
              <w:rPr>
                <w:rFonts w:ascii="Times New Roman" w:eastAsia="方正小标宋简体" w:hAnsi="Times New Roman"/>
                <w:bCs/>
                <w:color w:val="000000"/>
                <w:kern w:val="0"/>
                <w:sz w:val="36"/>
                <w:szCs w:val="36"/>
              </w:rPr>
              <w:t>2021</w:t>
            </w:r>
            <w:r w:rsidRPr="00794033">
              <w:rPr>
                <w:rFonts w:ascii="Times New Roman" w:eastAsia="方正小标宋简体" w:hAnsi="Times New Roman" w:hint="eastAsia"/>
                <w:bCs/>
                <w:color w:val="000000"/>
                <w:kern w:val="0"/>
                <w:sz w:val="36"/>
                <w:szCs w:val="36"/>
              </w:rPr>
              <w:t>年度“中国大学生自强之星”奖学金推荐汇总表</w:t>
            </w:r>
          </w:p>
          <w:p w:rsidR="00CB6E8A" w:rsidRPr="00794033" w:rsidRDefault="00CB6E8A">
            <w:pPr>
              <w:widowControl/>
              <w:spacing w:line="360" w:lineRule="auto"/>
              <w:jc w:val="center"/>
              <w:rPr>
                <w:rFonts w:ascii="黑体" w:eastAsia="黑体" w:hAnsi="黑体"/>
                <w:b/>
                <w:bCs/>
                <w:color w:val="000000"/>
                <w:kern w:val="0"/>
                <w:sz w:val="32"/>
                <w:szCs w:val="32"/>
              </w:rPr>
            </w:pPr>
            <w:r w:rsidRPr="00794033">
              <w:rPr>
                <w:rFonts w:ascii="Times New Roman" w:eastAsia="黑体" w:hAnsi="Times New Roman"/>
                <w:b/>
                <w:bCs/>
                <w:color w:val="000000"/>
                <w:kern w:val="0"/>
                <w:sz w:val="32"/>
                <w:szCs w:val="32"/>
              </w:rPr>
              <w:t xml:space="preserve">                                            </w:t>
            </w:r>
            <w:r w:rsidRPr="00794033">
              <w:rPr>
                <w:rFonts w:ascii="Times New Roman" w:hAnsi="Times New Roma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794033">
              <w:rPr>
                <w:rFonts w:ascii="黑体" w:eastAsia="黑体" w:hAnsi="黑体"/>
                <w:b/>
                <w:bCs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Calibri" w:eastAsia="黑体" w:hAnsi="Calibri" w:cs="Calibri"/>
                <w:color w:val="000000"/>
                <w:kern w:val="0"/>
                <w:sz w:val="24"/>
              </w:rPr>
              <w:t> </w:t>
            </w:r>
            <w:r w:rsidRPr="00794033">
              <w:rPr>
                <w:rFonts w:ascii="黑体" w:eastAsia="黑体" w:hAnsi="黑体" w:hint="eastAsia"/>
                <w:color w:val="000000"/>
                <w:kern w:val="0"/>
                <w:sz w:val="24"/>
              </w:rPr>
              <w:t>校级团委盖章：</w:t>
            </w:r>
          </w:p>
        </w:tc>
      </w:tr>
      <w:tr w:rsidR="00CB6E8A" w:rsidRPr="00794033">
        <w:trPr>
          <w:trHeight w:val="559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学校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姓名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性别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民族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政治面貌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事迹类别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身份证号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b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银行卡号</w:t>
            </w:r>
          </w:p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2"/>
                <w:lang/>
              </w:rPr>
              <w:t>（接收奖学金）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b/>
                <w:bCs/>
                <w:color w:val="000000"/>
                <w:kern w:val="0"/>
                <w:sz w:val="24"/>
                <w:lang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开户行名称</w:t>
            </w:r>
          </w:p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2"/>
                <w:lang/>
              </w:rPr>
              <w:t>（具体到支行）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联系电话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Pr="00794033" w:rsidRDefault="00CB6E8A" w:rsidP="0064033C">
            <w:pPr>
              <w:widowControl/>
              <w:jc w:val="center"/>
              <w:textAlignment w:val="center"/>
              <w:rPr>
                <w:rFonts w:ascii="Times New Roman" w:eastAsia="方正黑体简体" w:hAnsi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b/>
                <w:bCs/>
                <w:color w:val="000000"/>
                <w:kern w:val="0"/>
                <w:sz w:val="24"/>
                <w:lang/>
              </w:rPr>
              <w:t>事迹简介</w:t>
            </w:r>
            <w:bookmarkStart w:id="0" w:name="_GoBack"/>
            <w:bookmarkEnd w:id="0"/>
          </w:p>
        </w:tc>
      </w:tr>
      <w:tr w:rsidR="00CB6E8A" w:rsidRPr="00794033">
        <w:trPr>
          <w:trHeight w:val="402"/>
          <w:jc w:val="center"/>
        </w:trPr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中国石油大学（北京）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柴晓龙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男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汉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群众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 w:hint="eastAsia"/>
                <w:bCs/>
                <w:color w:val="000000"/>
                <w:kern w:val="0"/>
                <w:sz w:val="24"/>
              </w:rPr>
              <w:t>奋斗力行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>
            <w:pPr>
              <w:widowControl/>
              <w:jc w:val="center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6E8A" w:rsidRDefault="00CB6E8A" w:rsidP="00AF0658">
            <w:pPr>
              <w:widowControl/>
              <w:jc w:val="left"/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出身于贫困的农村家庭，母亲体弱多病，家庭收入仅靠父亲，坚持学习能够改变命运，大专毕业工作两年后，毅然选择辞职考研和后续攻读博士学位，实现从大专到博士的转变。在校期间，参与并完成多项国家自然科学基金和企业科研攻关课题，曾获</w:t>
            </w:r>
            <w:r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  <w:t>2021</w:t>
            </w: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年度中国石油和化学工业联合会科技进步一等奖，发表学术论文</w:t>
            </w:r>
            <w:r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  <w:t>15</w:t>
            </w: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篇，其中</w:t>
            </w:r>
            <w:r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  <w:t>SCI</w:t>
            </w: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论文</w:t>
            </w:r>
            <w:r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  <w:t>11</w:t>
            </w: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篇。申请发明专利</w:t>
            </w:r>
            <w:r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  <w:t>11</w:t>
            </w: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项，其中授权发明专利</w:t>
            </w:r>
            <w:r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  <w:t>4</w:t>
            </w: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项，授权软件著</w:t>
            </w:r>
            <w:r>
              <w:rPr>
                <w:rFonts w:ascii="FangSong_GB2312" w:eastAsia="FangSong_GB2312" w:hAnsi="Times New Roman" w:cs="仿宋"/>
                <w:color w:val="000000"/>
                <w:kern w:val="0"/>
                <w:sz w:val="24"/>
              </w:rPr>
              <w:t>2</w:t>
            </w:r>
            <w:r>
              <w:rPr>
                <w:rFonts w:ascii="FangSong_GB2312" w:eastAsia="FangSong_GB2312" w:hAnsi="Times New Roman" w:cs="仿宋" w:hint="eastAsia"/>
                <w:color w:val="000000"/>
                <w:kern w:val="0"/>
                <w:sz w:val="24"/>
              </w:rPr>
              <w:t>项，并获得了国家公派联培博士资格。</w:t>
            </w:r>
          </w:p>
        </w:tc>
      </w:tr>
      <w:tr w:rsidR="00CB6E8A" w:rsidRPr="00794033">
        <w:trPr>
          <w:trHeight w:val="1311"/>
          <w:jc w:val="center"/>
        </w:trPr>
        <w:tc>
          <w:tcPr>
            <w:tcW w:w="143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B6E8A" w:rsidRDefault="00CB6E8A">
            <w:pPr>
              <w:widowControl/>
              <w:spacing w:line="400" w:lineRule="exact"/>
              <w:jc w:val="left"/>
              <w:rPr>
                <w:rFonts w:ascii="FangSong_GB2312" w:eastAsia="FangSong_GB2312" w:hAnsi="Times New Roman" w:cs="仿宋"/>
                <w:bCs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 w:hint="eastAsia"/>
                <w:bCs/>
                <w:color w:val="000000"/>
                <w:kern w:val="0"/>
                <w:sz w:val="24"/>
              </w:rPr>
              <w:t>填表说明：</w:t>
            </w:r>
          </w:p>
          <w:p w:rsidR="00CB6E8A" w:rsidRDefault="00CB6E8A">
            <w:pPr>
              <w:widowControl/>
              <w:spacing w:line="400" w:lineRule="exact"/>
              <w:ind w:firstLineChars="200" w:firstLine="480"/>
              <w:jc w:val="left"/>
              <w:rPr>
                <w:rFonts w:ascii="FangSong_GB2312" w:eastAsia="FangSong_GB2312" w:hAnsi="Times New Roman" w:cs="仿宋"/>
                <w:bCs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/>
                <w:bCs/>
                <w:color w:val="000000"/>
                <w:kern w:val="0"/>
                <w:sz w:val="24"/>
              </w:rPr>
              <w:t>1.</w:t>
            </w:r>
            <w:r>
              <w:rPr>
                <w:rFonts w:ascii="FangSong_GB2312" w:eastAsia="FangSong_GB2312" w:hAnsi="Times New Roman" w:cs="仿宋" w:hint="eastAsia"/>
                <w:bCs/>
                <w:color w:val="000000"/>
                <w:kern w:val="0"/>
                <w:sz w:val="24"/>
              </w:rPr>
              <w:t>“事迹简介”一栏，请简要概况并填写所推荐同学的自强事迹（</w:t>
            </w:r>
            <w:r>
              <w:rPr>
                <w:rFonts w:ascii="FangSong_GB2312" w:eastAsia="FangSong_GB2312" w:hAnsi="Times New Roman" w:cs="仿宋"/>
                <w:bCs/>
                <w:color w:val="000000"/>
                <w:kern w:val="0"/>
                <w:sz w:val="24"/>
              </w:rPr>
              <w:t>150-200</w:t>
            </w:r>
            <w:r>
              <w:rPr>
                <w:rFonts w:ascii="FangSong_GB2312" w:eastAsia="FangSong_GB2312" w:hAnsi="Times New Roman" w:cs="仿宋" w:hint="eastAsia"/>
                <w:bCs/>
                <w:color w:val="000000"/>
                <w:kern w:val="0"/>
                <w:sz w:val="24"/>
              </w:rPr>
              <w:t>字）。</w:t>
            </w:r>
          </w:p>
          <w:p w:rsidR="00CB6E8A" w:rsidRPr="00794033" w:rsidRDefault="00CB6E8A">
            <w:pPr>
              <w:widowControl/>
              <w:spacing w:line="400" w:lineRule="exact"/>
              <w:ind w:firstLineChars="200" w:firstLine="480"/>
              <w:jc w:val="left"/>
              <w:rPr>
                <w:rFonts w:ascii="FangSong_GB2312" w:eastAsia="FangSong_GB2312" w:hAnsi="Times New Roman"/>
                <w:bCs/>
                <w:color w:val="000000"/>
                <w:kern w:val="0"/>
                <w:sz w:val="24"/>
              </w:rPr>
            </w:pPr>
            <w:r>
              <w:rPr>
                <w:rFonts w:ascii="FangSong_GB2312" w:eastAsia="FangSong_GB2312" w:hAnsi="Times New Roman" w:cs="仿宋"/>
                <w:bCs/>
                <w:color w:val="000000"/>
                <w:kern w:val="0"/>
                <w:sz w:val="24"/>
              </w:rPr>
              <w:t>2.</w:t>
            </w:r>
            <w:r>
              <w:rPr>
                <w:rFonts w:ascii="FangSong_GB2312" w:eastAsia="FangSong_GB2312" w:hAnsi="Times New Roman" w:cs="仿宋" w:hint="eastAsia"/>
                <w:bCs/>
                <w:color w:val="000000"/>
                <w:kern w:val="0"/>
                <w:sz w:val="24"/>
              </w:rPr>
              <w:t>“事迹类别”一栏，从爱国修德、勤学求真、创新创业、社区实践、奋斗力行</w:t>
            </w:r>
            <w:r>
              <w:rPr>
                <w:rFonts w:ascii="FangSong_GB2312" w:eastAsia="FangSong_GB2312" w:hAnsi="Times New Roman" w:cs="仿宋"/>
                <w:bCs/>
                <w:color w:val="000000"/>
                <w:kern w:val="0"/>
                <w:sz w:val="24"/>
              </w:rPr>
              <w:t>5</w:t>
            </w:r>
            <w:r>
              <w:rPr>
                <w:rFonts w:ascii="FangSong_GB2312" w:eastAsia="FangSong_GB2312" w:hAnsi="Times New Roman" w:cs="仿宋" w:hint="eastAsia"/>
                <w:bCs/>
                <w:color w:val="000000"/>
                <w:kern w:val="0"/>
                <w:sz w:val="24"/>
              </w:rPr>
              <w:t>类中选择一类填写。</w:t>
            </w:r>
          </w:p>
        </w:tc>
      </w:tr>
    </w:tbl>
    <w:p w:rsidR="00CB6E8A" w:rsidRDefault="00CB6E8A">
      <w:pPr>
        <w:autoSpaceDE w:val="0"/>
        <w:autoSpaceDN w:val="0"/>
        <w:adjustRightInd w:val="0"/>
        <w:spacing w:before="100" w:after="100"/>
        <w:ind w:firstLineChars="200" w:firstLine="420"/>
        <w:rPr>
          <w:rFonts w:ascii="Calibri" w:eastAsia="宋体" w:hAnsi="Calibri"/>
          <w:szCs w:val="24"/>
        </w:rPr>
      </w:pPr>
    </w:p>
    <w:sectPr w:rsidR="00CB6E8A" w:rsidSect="00EB3EBA">
      <w:footerReference w:type="default" r:id="rId6"/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E8A" w:rsidRDefault="00CB6E8A">
      <w:r>
        <w:separator/>
      </w:r>
    </w:p>
  </w:endnote>
  <w:endnote w:type="continuationSeparator" w:id="0">
    <w:p w:rsidR="00CB6E8A" w:rsidRDefault="00CB6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Lingoes Unicode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Lingoes Unicode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angSong_GB2312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E8A" w:rsidRDefault="00CB6E8A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E8A" w:rsidRDefault="00CB6E8A">
      <w:r>
        <w:separator/>
      </w:r>
    </w:p>
  </w:footnote>
  <w:footnote w:type="continuationSeparator" w:id="0">
    <w:p w:rsidR="00CB6E8A" w:rsidRDefault="00CB6E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TI3ZGFjMTRmN2E5NTYxYzBjYmY3OTA0MDg4NGFkZjUifQ=="/>
  </w:docVars>
  <w:rsids>
    <w:rsidRoot w:val="0053520F"/>
    <w:rsid w:val="AB8B5E7A"/>
    <w:rsid w:val="B1F735FA"/>
    <w:rsid w:val="F3FC898C"/>
    <w:rsid w:val="000263C3"/>
    <w:rsid w:val="000302DB"/>
    <w:rsid w:val="00034F8B"/>
    <w:rsid w:val="00046F0E"/>
    <w:rsid w:val="0008111E"/>
    <w:rsid w:val="00091C44"/>
    <w:rsid w:val="000D3ACC"/>
    <w:rsid w:val="000D69EC"/>
    <w:rsid w:val="000E437A"/>
    <w:rsid w:val="000F3794"/>
    <w:rsid w:val="000F5736"/>
    <w:rsid w:val="001125C7"/>
    <w:rsid w:val="00123627"/>
    <w:rsid w:val="00161E83"/>
    <w:rsid w:val="0016272A"/>
    <w:rsid w:val="00165274"/>
    <w:rsid w:val="00182208"/>
    <w:rsid w:val="0018448C"/>
    <w:rsid w:val="00187677"/>
    <w:rsid w:val="00196E99"/>
    <w:rsid w:val="001B690D"/>
    <w:rsid w:val="001C036D"/>
    <w:rsid w:val="001C14B2"/>
    <w:rsid w:val="001C6602"/>
    <w:rsid w:val="001E0B62"/>
    <w:rsid w:val="001E23CD"/>
    <w:rsid w:val="001E728C"/>
    <w:rsid w:val="001F0C3A"/>
    <w:rsid w:val="001F1952"/>
    <w:rsid w:val="00201777"/>
    <w:rsid w:val="00206C63"/>
    <w:rsid w:val="0021094D"/>
    <w:rsid w:val="00231312"/>
    <w:rsid w:val="00235D21"/>
    <w:rsid w:val="002600D0"/>
    <w:rsid w:val="00270B07"/>
    <w:rsid w:val="00276FCB"/>
    <w:rsid w:val="002A7F0E"/>
    <w:rsid w:val="002C4244"/>
    <w:rsid w:val="002C60C0"/>
    <w:rsid w:val="00301D91"/>
    <w:rsid w:val="00325D8E"/>
    <w:rsid w:val="00334F9E"/>
    <w:rsid w:val="00365395"/>
    <w:rsid w:val="00373E92"/>
    <w:rsid w:val="00384990"/>
    <w:rsid w:val="00384D11"/>
    <w:rsid w:val="00391AF9"/>
    <w:rsid w:val="00394E5A"/>
    <w:rsid w:val="003A277E"/>
    <w:rsid w:val="003C4474"/>
    <w:rsid w:val="003C62B8"/>
    <w:rsid w:val="003C7D6D"/>
    <w:rsid w:val="003D1567"/>
    <w:rsid w:val="003E04AE"/>
    <w:rsid w:val="00407D05"/>
    <w:rsid w:val="00415EA8"/>
    <w:rsid w:val="00420473"/>
    <w:rsid w:val="00421190"/>
    <w:rsid w:val="0042371D"/>
    <w:rsid w:val="00444330"/>
    <w:rsid w:val="00460E14"/>
    <w:rsid w:val="00463FFD"/>
    <w:rsid w:val="00471C03"/>
    <w:rsid w:val="004B2E4A"/>
    <w:rsid w:val="004B477E"/>
    <w:rsid w:val="004C0438"/>
    <w:rsid w:val="004C1500"/>
    <w:rsid w:val="004C7E43"/>
    <w:rsid w:val="004D0D00"/>
    <w:rsid w:val="004D749C"/>
    <w:rsid w:val="004F35F5"/>
    <w:rsid w:val="00531FDA"/>
    <w:rsid w:val="005326BE"/>
    <w:rsid w:val="00534E56"/>
    <w:rsid w:val="0053520F"/>
    <w:rsid w:val="0054583F"/>
    <w:rsid w:val="00555342"/>
    <w:rsid w:val="00566617"/>
    <w:rsid w:val="00567451"/>
    <w:rsid w:val="005707D3"/>
    <w:rsid w:val="0058617E"/>
    <w:rsid w:val="00597417"/>
    <w:rsid w:val="005A07E4"/>
    <w:rsid w:val="005A4ADE"/>
    <w:rsid w:val="005B4794"/>
    <w:rsid w:val="005D5637"/>
    <w:rsid w:val="00600C97"/>
    <w:rsid w:val="006024CA"/>
    <w:rsid w:val="006058D3"/>
    <w:rsid w:val="00605E6F"/>
    <w:rsid w:val="006151F2"/>
    <w:rsid w:val="00627A0E"/>
    <w:rsid w:val="0064033C"/>
    <w:rsid w:val="006425BF"/>
    <w:rsid w:val="00655DBE"/>
    <w:rsid w:val="00662B02"/>
    <w:rsid w:val="0067111D"/>
    <w:rsid w:val="00687B05"/>
    <w:rsid w:val="006C2BCF"/>
    <w:rsid w:val="006C3F5E"/>
    <w:rsid w:val="006D5011"/>
    <w:rsid w:val="006F409B"/>
    <w:rsid w:val="006F6E07"/>
    <w:rsid w:val="00707DC9"/>
    <w:rsid w:val="00712B11"/>
    <w:rsid w:val="00715675"/>
    <w:rsid w:val="00720197"/>
    <w:rsid w:val="00735DA4"/>
    <w:rsid w:val="007430D1"/>
    <w:rsid w:val="007473B8"/>
    <w:rsid w:val="00747E05"/>
    <w:rsid w:val="0075008A"/>
    <w:rsid w:val="00752609"/>
    <w:rsid w:val="00782A94"/>
    <w:rsid w:val="00794033"/>
    <w:rsid w:val="00795839"/>
    <w:rsid w:val="007A170E"/>
    <w:rsid w:val="007A2CEE"/>
    <w:rsid w:val="007A4CC2"/>
    <w:rsid w:val="007B5BA1"/>
    <w:rsid w:val="007C57D6"/>
    <w:rsid w:val="007C6C94"/>
    <w:rsid w:val="007D5135"/>
    <w:rsid w:val="007E3522"/>
    <w:rsid w:val="007F45F5"/>
    <w:rsid w:val="00801641"/>
    <w:rsid w:val="008110E0"/>
    <w:rsid w:val="00812D4D"/>
    <w:rsid w:val="008172E1"/>
    <w:rsid w:val="00822568"/>
    <w:rsid w:val="0082332E"/>
    <w:rsid w:val="00831B18"/>
    <w:rsid w:val="00875A3E"/>
    <w:rsid w:val="008803C3"/>
    <w:rsid w:val="008846B2"/>
    <w:rsid w:val="008A0791"/>
    <w:rsid w:val="008A5DCD"/>
    <w:rsid w:val="008B34E7"/>
    <w:rsid w:val="008E03E9"/>
    <w:rsid w:val="008E13CB"/>
    <w:rsid w:val="008E1FC0"/>
    <w:rsid w:val="008F4E73"/>
    <w:rsid w:val="008F6C0D"/>
    <w:rsid w:val="009023DA"/>
    <w:rsid w:val="00904918"/>
    <w:rsid w:val="00906790"/>
    <w:rsid w:val="00906BB2"/>
    <w:rsid w:val="00951CF3"/>
    <w:rsid w:val="00955F82"/>
    <w:rsid w:val="009673BC"/>
    <w:rsid w:val="009740D5"/>
    <w:rsid w:val="00982F58"/>
    <w:rsid w:val="009941EC"/>
    <w:rsid w:val="009A7D08"/>
    <w:rsid w:val="009B1C34"/>
    <w:rsid w:val="009B5EF9"/>
    <w:rsid w:val="009C026C"/>
    <w:rsid w:val="009C792A"/>
    <w:rsid w:val="009D6AC2"/>
    <w:rsid w:val="009E5AC5"/>
    <w:rsid w:val="009F0F51"/>
    <w:rsid w:val="009F13C9"/>
    <w:rsid w:val="009F2934"/>
    <w:rsid w:val="00A005B6"/>
    <w:rsid w:val="00A30087"/>
    <w:rsid w:val="00A32286"/>
    <w:rsid w:val="00A32D89"/>
    <w:rsid w:val="00A334BC"/>
    <w:rsid w:val="00A61780"/>
    <w:rsid w:val="00A6392C"/>
    <w:rsid w:val="00A64A8B"/>
    <w:rsid w:val="00A67BF6"/>
    <w:rsid w:val="00A82801"/>
    <w:rsid w:val="00AA053E"/>
    <w:rsid w:val="00AA2CFF"/>
    <w:rsid w:val="00AB0A92"/>
    <w:rsid w:val="00AB5BC4"/>
    <w:rsid w:val="00AC367D"/>
    <w:rsid w:val="00AC44DB"/>
    <w:rsid w:val="00AC671D"/>
    <w:rsid w:val="00AD4232"/>
    <w:rsid w:val="00AD5BEA"/>
    <w:rsid w:val="00AD69D0"/>
    <w:rsid w:val="00AE27EF"/>
    <w:rsid w:val="00AF0658"/>
    <w:rsid w:val="00AF22C9"/>
    <w:rsid w:val="00B24CDC"/>
    <w:rsid w:val="00B33EE8"/>
    <w:rsid w:val="00B66EE7"/>
    <w:rsid w:val="00B75299"/>
    <w:rsid w:val="00B852CD"/>
    <w:rsid w:val="00B87BDE"/>
    <w:rsid w:val="00B96590"/>
    <w:rsid w:val="00BA0B0C"/>
    <w:rsid w:val="00BA250F"/>
    <w:rsid w:val="00BA34CD"/>
    <w:rsid w:val="00BA6139"/>
    <w:rsid w:val="00BB2163"/>
    <w:rsid w:val="00BB3D6C"/>
    <w:rsid w:val="00BB672D"/>
    <w:rsid w:val="00BB68D8"/>
    <w:rsid w:val="00BC51C8"/>
    <w:rsid w:val="00BD229B"/>
    <w:rsid w:val="00BF2042"/>
    <w:rsid w:val="00C0119F"/>
    <w:rsid w:val="00C12041"/>
    <w:rsid w:val="00C12591"/>
    <w:rsid w:val="00C22763"/>
    <w:rsid w:val="00C24D0B"/>
    <w:rsid w:val="00C258E9"/>
    <w:rsid w:val="00C34228"/>
    <w:rsid w:val="00C36CD0"/>
    <w:rsid w:val="00C40EC4"/>
    <w:rsid w:val="00C4183F"/>
    <w:rsid w:val="00C44752"/>
    <w:rsid w:val="00C63DA8"/>
    <w:rsid w:val="00C80D64"/>
    <w:rsid w:val="00C81266"/>
    <w:rsid w:val="00C874EF"/>
    <w:rsid w:val="00CA7796"/>
    <w:rsid w:val="00CB117B"/>
    <w:rsid w:val="00CB146D"/>
    <w:rsid w:val="00CB28E9"/>
    <w:rsid w:val="00CB3329"/>
    <w:rsid w:val="00CB6E8A"/>
    <w:rsid w:val="00CC1F17"/>
    <w:rsid w:val="00CC538A"/>
    <w:rsid w:val="00CC7C62"/>
    <w:rsid w:val="00CD4089"/>
    <w:rsid w:val="00CF00C9"/>
    <w:rsid w:val="00D26C02"/>
    <w:rsid w:val="00D3458B"/>
    <w:rsid w:val="00D40242"/>
    <w:rsid w:val="00D51CD2"/>
    <w:rsid w:val="00D63079"/>
    <w:rsid w:val="00D76861"/>
    <w:rsid w:val="00D773CB"/>
    <w:rsid w:val="00D812E3"/>
    <w:rsid w:val="00D844E6"/>
    <w:rsid w:val="00D92756"/>
    <w:rsid w:val="00DA45DF"/>
    <w:rsid w:val="00DA4B11"/>
    <w:rsid w:val="00DA6040"/>
    <w:rsid w:val="00DB3B3D"/>
    <w:rsid w:val="00DD5BC0"/>
    <w:rsid w:val="00DE00DB"/>
    <w:rsid w:val="00DE5711"/>
    <w:rsid w:val="00E02C17"/>
    <w:rsid w:val="00E12121"/>
    <w:rsid w:val="00E17410"/>
    <w:rsid w:val="00E5652E"/>
    <w:rsid w:val="00E576B1"/>
    <w:rsid w:val="00E75C39"/>
    <w:rsid w:val="00E82479"/>
    <w:rsid w:val="00E827BE"/>
    <w:rsid w:val="00E87336"/>
    <w:rsid w:val="00EA3057"/>
    <w:rsid w:val="00EB27BC"/>
    <w:rsid w:val="00EB2FC8"/>
    <w:rsid w:val="00EB3EBA"/>
    <w:rsid w:val="00EC66A0"/>
    <w:rsid w:val="00EE3397"/>
    <w:rsid w:val="00EF5CFA"/>
    <w:rsid w:val="00EF65B8"/>
    <w:rsid w:val="00F1435F"/>
    <w:rsid w:val="00F144D8"/>
    <w:rsid w:val="00F1527B"/>
    <w:rsid w:val="00F22FC9"/>
    <w:rsid w:val="00F26D34"/>
    <w:rsid w:val="00F27A4E"/>
    <w:rsid w:val="00F338F7"/>
    <w:rsid w:val="00F410F1"/>
    <w:rsid w:val="00F45F72"/>
    <w:rsid w:val="00F64983"/>
    <w:rsid w:val="00F64AA3"/>
    <w:rsid w:val="00F83BC6"/>
    <w:rsid w:val="00FE017F"/>
    <w:rsid w:val="00FE5730"/>
    <w:rsid w:val="00FF74C4"/>
    <w:rsid w:val="00FF7BBA"/>
    <w:rsid w:val="016B3C19"/>
    <w:rsid w:val="03D8072A"/>
    <w:rsid w:val="0D95069B"/>
    <w:rsid w:val="1101490E"/>
    <w:rsid w:val="15F92A8C"/>
    <w:rsid w:val="172D48D7"/>
    <w:rsid w:val="1C5654C6"/>
    <w:rsid w:val="1EB3011D"/>
    <w:rsid w:val="272702D9"/>
    <w:rsid w:val="2C461569"/>
    <w:rsid w:val="3C194C20"/>
    <w:rsid w:val="3FEB85F7"/>
    <w:rsid w:val="43010B8F"/>
    <w:rsid w:val="4FF9BD0B"/>
    <w:rsid w:val="56910969"/>
    <w:rsid w:val="5BFFC515"/>
    <w:rsid w:val="5F361811"/>
    <w:rsid w:val="60F27150"/>
    <w:rsid w:val="6297724E"/>
    <w:rsid w:val="63A93FCB"/>
    <w:rsid w:val="64A00EE4"/>
    <w:rsid w:val="6D810EE7"/>
    <w:rsid w:val="73AF314F"/>
    <w:rsid w:val="7D344D8C"/>
    <w:rsid w:val="7EC71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locked="1" w:semiHidden="0" w:uiPriority="0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locked="1" w:semiHidden="0" w:uiPriority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B3EBA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B3EBA"/>
    <w:pPr>
      <w:spacing w:before="53"/>
      <w:ind w:left="2230"/>
      <w:outlineLvl w:val="0"/>
    </w:pPr>
    <w:rPr>
      <w:rFonts w:ascii="宋体" w:eastAsia="宋体" w:hAnsi="宋体" w:cs="宋体"/>
      <w:sz w:val="36"/>
      <w:szCs w:val="36"/>
      <w:lang w:val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0EAD"/>
    <w:rPr>
      <w:b/>
      <w:bCs/>
      <w:kern w:val="44"/>
      <w:sz w:val="44"/>
      <w:szCs w:val="44"/>
    </w:rPr>
  </w:style>
  <w:style w:type="paragraph" w:styleId="CommentText">
    <w:name w:val="annotation text"/>
    <w:basedOn w:val="Normal"/>
    <w:link w:val="CommentTextChar"/>
    <w:uiPriority w:val="99"/>
    <w:rsid w:val="00EB3EB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EAD"/>
  </w:style>
  <w:style w:type="paragraph" w:styleId="BodyText">
    <w:name w:val="Body Text"/>
    <w:basedOn w:val="Normal"/>
    <w:link w:val="BodyTextChar"/>
    <w:uiPriority w:val="99"/>
    <w:rsid w:val="00EB3EBA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val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B3EBA"/>
    <w:rPr>
      <w:rFonts w:ascii="宋体" w:eastAsia="宋体" w:hAnsi="宋体" w:cs="宋体"/>
      <w:kern w:val="0"/>
      <w:sz w:val="32"/>
      <w:szCs w:val="32"/>
      <w:lang w:val="zh-CN"/>
    </w:rPr>
  </w:style>
  <w:style w:type="paragraph" w:styleId="BalloonText">
    <w:name w:val="Balloon Text"/>
    <w:basedOn w:val="Normal"/>
    <w:link w:val="BalloonTextChar"/>
    <w:uiPriority w:val="99"/>
    <w:semiHidden/>
    <w:rsid w:val="00EB3EB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3EB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B3E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3EB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B3E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3EBA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EB3E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rsid w:val="00EB3EBA"/>
    <w:rPr>
      <w:rFonts w:ascii="Times New Roman" w:eastAsia="宋体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B3EBA"/>
    <w:rPr>
      <w:rFonts w:cs="Times New Roman"/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rsid w:val="00EB3EBA"/>
    <w:rPr>
      <w:rFonts w:cs="Times New Roman"/>
      <w:sz w:val="21"/>
      <w:szCs w:val="21"/>
    </w:rPr>
  </w:style>
  <w:style w:type="paragraph" w:customStyle="1" w:styleId="1">
    <w:name w:val="列表段落1"/>
    <w:basedOn w:val="Normal"/>
    <w:uiPriority w:val="99"/>
    <w:rsid w:val="00EB3EBA"/>
    <w:pPr>
      <w:ind w:firstLineChars="200" w:firstLine="420"/>
    </w:pPr>
  </w:style>
  <w:style w:type="paragraph" w:customStyle="1" w:styleId="TableParagraph">
    <w:name w:val="Table Paragraph"/>
    <w:basedOn w:val="Normal"/>
    <w:uiPriority w:val="99"/>
    <w:rsid w:val="00EB3EBA"/>
    <w:pPr>
      <w:jc w:val="center"/>
    </w:pPr>
    <w:rPr>
      <w:rFonts w:ascii="宋体" w:eastAsia="宋体" w:hAnsi="宋体" w:cs="宋体"/>
      <w:lang w:val="zh-CN"/>
    </w:rPr>
  </w:style>
  <w:style w:type="table" w:customStyle="1" w:styleId="10">
    <w:name w:val="网格型1"/>
    <w:uiPriority w:val="99"/>
    <w:rsid w:val="00EB3EB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未处理的提及1"/>
    <w:basedOn w:val="DefaultParagraphFont"/>
    <w:uiPriority w:val="99"/>
    <w:semiHidden/>
    <w:rsid w:val="00EB3EBA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71</Words>
  <Characters>411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chaixiaolong</dc:creator>
  <cp:keywords/>
  <dc:description/>
  <cp:lastModifiedBy>lenovo</cp:lastModifiedBy>
  <cp:revision>3</cp:revision>
  <cp:lastPrinted>2021-07-30T17:17:00Z</cp:lastPrinted>
  <dcterms:created xsi:type="dcterms:W3CDTF">2022-05-22T07:50:00Z</dcterms:created>
  <dcterms:modified xsi:type="dcterms:W3CDTF">2022-05-23T13:03:00Z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03EE24E1F3824191B7261CBFD455037A</vt:lpwstr>
  </property>
</Properties>
</file>